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3AC041" w14:textId="3C69343E" w:rsidR="00BA00AB" w:rsidRDefault="004F5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Maud BABYNGTON</w:t>
      </w:r>
      <w:r>
        <w:rPr>
          <w:rFonts w:cs="Times New Roman"/>
          <w:szCs w:val="24"/>
        </w:rPr>
        <w:t xml:space="preserve">       (d.ca.1426)</w:t>
      </w:r>
    </w:p>
    <w:p w14:paraId="20A6F308" w14:textId="1EFB93CD" w:rsidR="004F580F" w:rsidRDefault="004F5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Widow.</w:t>
      </w:r>
    </w:p>
    <w:p w14:paraId="2C83F0CC" w14:textId="77777777" w:rsidR="004F580F" w:rsidRDefault="004F580F" w:rsidP="009139A6">
      <w:pPr>
        <w:pStyle w:val="NoSpacing"/>
        <w:rPr>
          <w:rFonts w:cs="Times New Roman"/>
          <w:szCs w:val="24"/>
        </w:rPr>
      </w:pPr>
    </w:p>
    <w:p w14:paraId="56B1F5AF" w14:textId="77777777" w:rsidR="004F580F" w:rsidRDefault="004F580F" w:rsidP="009139A6">
      <w:pPr>
        <w:pStyle w:val="NoSpacing"/>
        <w:rPr>
          <w:rFonts w:cs="Times New Roman"/>
          <w:szCs w:val="24"/>
        </w:rPr>
      </w:pPr>
    </w:p>
    <w:p w14:paraId="032E1E85" w14:textId="562C79FA" w:rsidR="004F580F" w:rsidRDefault="004F5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= John.     (C.F.R. 1422-30 p.136)</w:t>
      </w:r>
    </w:p>
    <w:p w14:paraId="3BFFD9E0" w14:textId="77777777" w:rsidR="004F580F" w:rsidRDefault="004F580F" w:rsidP="009139A6">
      <w:pPr>
        <w:pStyle w:val="NoSpacing"/>
        <w:rPr>
          <w:rFonts w:cs="Times New Roman"/>
          <w:szCs w:val="24"/>
        </w:rPr>
      </w:pPr>
    </w:p>
    <w:p w14:paraId="4272031B" w14:textId="77777777" w:rsidR="004F580F" w:rsidRDefault="004F580F" w:rsidP="009139A6">
      <w:pPr>
        <w:pStyle w:val="NoSpacing"/>
        <w:rPr>
          <w:rFonts w:cs="Times New Roman"/>
          <w:szCs w:val="24"/>
        </w:rPr>
      </w:pPr>
    </w:p>
    <w:p w14:paraId="09388481" w14:textId="5C87076C" w:rsidR="004F580F" w:rsidRDefault="004F5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  5 Nov.1426</w:t>
      </w:r>
      <w:r>
        <w:rPr>
          <w:rFonts w:cs="Times New Roman"/>
          <w:szCs w:val="24"/>
        </w:rPr>
        <w:tab/>
        <w:t>Writ of diem clausit extremum to the Escheator of Devon.   (ibid.)</w:t>
      </w:r>
    </w:p>
    <w:p w14:paraId="54B3DC78" w14:textId="65675D54" w:rsidR="004F580F" w:rsidRDefault="004F580F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23 Nov.</w:t>
      </w:r>
      <w:r>
        <w:rPr>
          <w:rFonts w:cs="Times New Roman"/>
          <w:szCs w:val="24"/>
        </w:rPr>
        <w:tab/>
        <w:t xml:space="preserve">Writ of diem clausit extremum to the </w:t>
      </w:r>
      <w:r w:rsidR="00216262">
        <w:rPr>
          <w:rFonts w:cs="Times New Roman"/>
          <w:szCs w:val="24"/>
        </w:rPr>
        <w:t>Escheator of Bedfordshire and</w:t>
      </w:r>
    </w:p>
    <w:p w14:paraId="0D27AE72" w14:textId="4163BB51" w:rsidR="00216262" w:rsidRDefault="0021626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Buckinghamshire.    (ibid.)</w:t>
      </w:r>
    </w:p>
    <w:p w14:paraId="2654FB88" w14:textId="77777777" w:rsidR="00216262" w:rsidRDefault="00216262" w:rsidP="009139A6">
      <w:pPr>
        <w:pStyle w:val="NoSpacing"/>
        <w:rPr>
          <w:rFonts w:cs="Times New Roman"/>
          <w:szCs w:val="24"/>
        </w:rPr>
      </w:pPr>
    </w:p>
    <w:p w14:paraId="7DCADD63" w14:textId="77777777" w:rsidR="00216262" w:rsidRDefault="00216262" w:rsidP="009139A6">
      <w:pPr>
        <w:pStyle w:val="NoSpacing"/>
        <w:rPr>
          <w:rFonts w:cs="Times New Roman"/>
          <w:szCs w:val="24"/>
        </w:rPr>
      </w:pPr>
    </w:p>
    <w:p w14:paraId="002B5FFB" w14:textId="31E9BEAD" w:rsidR="00216262" w:rsidRPr="004F580F" w:rsidRDefault="00216262" w:rsidP="009139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11 February 2024</w:t>
      </w:r>
    </w:p>
    <w:sectPr w:rsidR="00216262" w:rsidRPr="004F580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36F809" w14:textId="77777777" w:rsidR="004F580F" w:rsidRDefault="004F580F" w:rsidP="009139A6">
      <w:r>
        <w:separator/>
      </w:r>
    </w:p>
  </w:endnote>
  <w:endnote w:type="continuationSeparator" w:id="0">
    <w:p w14:paraId="2440AE8F" w14:textId="77777777" w:rsidR="004F580F" w:rsidRDefault="004F580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FAAB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9A8B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6FDCB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DA34D" w14:textId="77777777" w:rsidR="004F580F" w:rsidRDefault="004F580F" w:rsidP="009139A6">
      <w:r>
        <w:separator/>
      </w:r>
    </w:p>
  </w:footnote>
  <w:footnote w:type="continuationSeparator" w:id="0">
    <w:p w14:paraId="5A4E52DB" w14:textId="77777777" w:rsidR="004F580F" w:rsidRDefault="004F580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5CAE9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EBB78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98F0D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580F"/>
    <w:rsid w:val="000666E0"/>
    <w:rsid w:val="00216262"/>
    <w:rsid w:val="002510B7"/>
    <w:rsid w:val="004F580F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731A3"/>
  <w15:chartTrackingRefBased/>
  <w15:docId w15:val="{A08F50C3-F911-4B6F-A47A-32A03EE1A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91</TotalTime>
  <Pages>1</Pages>
  <Words>42</Words>
  <Characters>241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2024-02-11T08:43:00Z</dcterms:created>
  <dcterms:modified xsi:type="dcterms:W3CDTF">2024-02-11T10:14:00Z</dcterms:modified>
</cp:coreProperties>
</file>